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7F8" w:rsidRDefault="004137F8" w:rsidP="00413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FULLER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:rsidR="004137F8" w:rsidRDefault="004137F8" w:rsidP="00413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Ridsworth</w:t>
      </w:r>
      <w:proofErr w:type="spellEnd"/>
      <w:r>
        <w:rPr>
          <w:rFonts w:ascii="Times New Roman" w:hAnsi="Times New Roman" w:cs="Times New Roman"/>
        </w:rPr>
        <w:t>, Middlesex.</w:t>
      </w:r>
    </w:p>
    <w:p w:rsidR="004137F8" w:rsidRDefault="004137F8" w:rsidP="004137F8">
      <w:pPr>
        <w:rPr>
          <w:rFonts w:ascii="Times New Roman" w:hAnsi="Times New Roman" w:cs="Times New Roman"/>
        </w:rPr>
      </w:pPr>
    </w:p>
    <w:p w:rsidR="004137F8" w:rsidRDefault="004137F8" w:rsidP="004137F8">
      <w:pPr>
        <w:rPr>
          <w:rFonts w:ascii="Times New Roman" w:hAnsi="Times New Roman" w:cs="Times New Roman"/>
        </w:rPr>
      </w:pPr>
    </w:p>
    <w:p w:rsidR="004137F8" w:rsidRDefault="004137F8" w:rsidP="00413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Joan(q.v.).</w:t>
      </w:r>
    </w:p>
    <w:p w:rsidR="004137F8" w:rsidRDefault="004137F8" w:rsidP="00413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4137F8" w:rsidRDefault="004137F8" w:rsidP="004137F8">
      <w:pPr>
        <w:rPr>
          <w:rFonts w:ascii="Times New Roman" w:hAnsi="Times New Roman" w:cs="Times New Roman"/>
        </w:rPr>
      </w:pPr>
    </w:p>
    <w:p w:rsidR="004137F8" w:rsidRDefault="004137F8" w:rsidP="004137F8">
      <w:pPr>
        <w:rPr>
          <w:rFonts w:ascii="Times New Roman" w:hAnsi="Times New Roman" w:cs="Times New Roman"/>
        </w:rPr>
      </w:pPr>
    </w:p>
    <w:p w:rsidR="004137F8" w:rsidRDefault="004137F8" w:rsidP="00413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died in or before this year.   (ibid.)</w:t>
      </w:r>
    </w:p>
    <w:p w:rsidR="004137F8" w:rsidRDefault="004137F8" w:rsidP="004137F8">
      <w:pPr>
        <w:rPr>
          <w:rFonts w:ascii="Times New Roman" w:hAnsi="Times New Roman" w:cs="Times New Roman"/>
        </w:rPr>
      </w:pPr>
    </w:p>
    <w:p w:rsidR="004137F8" w:rsidRDefault="004137F8" w:rsidP="004137F8">
      <w:pPr>
        <w:rPr>
          <w:rFonts w:ascii="Times New Roman" w:hAnsi="Times New Roman" w:cs="Times New Roman"/>
        </w:rPr>
      </w:pPr>
    </w:p>
    <w:p w:rsidR="004137F8" w:rsidRDefault="004137F8" w:rsidP="00413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 Joan and John Fuller of </w:t>
      </w:r>
      <w:proofErr w:type="spellStart"/>
      <w:r>
        <w:rPr>
          <w:rFonts w:ascii="Times New Roman" w:hAnsi="Times New Roman" w:cs="Times New Roman"/>
        </w:rPr>
        <w:t>Ridsworth</w:t>
      </w:r>
      <w:proofErr w:type="spellEnd"/>
      <w:r>
        <w:rPr>
          <w:rFonts w:ascii="Times New Roman" w:hAnsi="Times New Roman" w:cs="Times New Roman"/>
        </w:rPr>
        <w:t>(q.v.).   (ibid.)</w:t>
      </w:r>
    </w:p>
    <w:p w:rsidR="004137F8" w:rsidRDefault="004137F8" w:rsidP="004137F8">
      <w:pPr>
        <w:rPr>
          <w:rFonts w:ascii="Times New Roman" w:hAnsi="Times New Roman" w:cs="Times New Roman"/>
        </w:rPr>
      </w:pPr>
    </w:p>
    <w:p w:rsidR="004137F8" w:rsidRDefault="004137F8" w:rsidP="004137F8">
      <w:pPr>
        <w:rPr>
          <w:rFonts w:ascii="Times New Roman" w:hAnsi="Times New Roman" w:cs="Times New Roman"/>
        </w:rPr>
      </w:pPr>
    </w:p>
    <w:p w:rsidR="004137F8" w:rsidRDefault="004137F8" w:rsidP="004137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2017</w:t>
      </w:r>
    </w:p>
    <w:p w:rsidR="006B2F86" w:rsidRPr="00E71FC3" w:rsidRDefault="004137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7F8" w:rsidRDefault="004137F8" w:rsidP="00E71FC3">
      <w:r>
        <w:separator/>
      </w:r>
    </w:p>
  </w:endnote>
  <w:endnote w:type="continuationSeparator" w:id="0">
    <w:p w:rsidR="004137F8" w:rsidRDefault="004137F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7F8" w:rsidRDefault="004137F8" w:rsidP="00E71FC3">
      <w:r>
        <w:separator/>
      </w:r>
    </w:p>
  </w:footnote>
  <w:footnote w:type="continuationSeparator" w:id="0">
    <w:p w:rsidR="004137F8" w:rsidRDefault="004137F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7F8"/>
    <w:rsid w:val="001A7C09"/>
    <w:rsid w:val="004137F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C0C4B0-B5C5-4C2A-BC87-B03787C88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137F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2017-03-12T20:41:00Z</dcterms:created>
  <dcterms:modified xsi:type="dcterms:W3CDTF">2017-03-12T20:41:00Z</dcterms:modified>
</cp:coreProperties>
</file>